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1944872872" w:edGrp="everyone"/>
      <w:permEnd w:id="1944872872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871475045" w:edGrp="everyone"/>
      <w:r w:rsidR="0088096C" w:rsidRPr="0079442C">
        <w:t>__________</w:t>
      </w:r>
    </w:p>
    <w:permEnd w:id="187147504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936333674" w:edGrp="everyone"/>
      <w:r w:rsidR="005B55F2">
        <w:t>Санкт-Петербург</w:t>
      </w:r>
      <w:permEnd w:id="1936333674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88536673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88536673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337812343" w:edGrp="everyone"/>
      <w:r w:rsidR="005B55F2">
        <w:t>директора ТЭЦ-17 филиала «Невский» Богданова В.С.</w:t>
      </w:r>
      <w:permEnd w:id="1337812343"/>
      <w:r w:rsidRPr="0079442C">
        <w:t xml:space="preserve">, действующего на </w:t>
      </w:r>
      <w:r w:rsidR="00F1208A" w:rsidRPr="0079442C">
        <w:t xml:space="preserve">основании </w:t>
      </w:r>
      <w:permStart w:id="621631541" w:edGrp="everyone"/>
      <w:r w:rsidR="005B55F2">
        <w:t xml:space="preserve">доверенности № </w:t>
      </w:r>
      <w:r w:rsidR="005B55F2" w:rsidRPr="005B55F2">
        <w:t>242-2014 от 01 января 2014 г</w:t>
      </w:r>
      <w:r w:rsidR="005B55F2">
        <w:t>.</w:t>
      </w:r>
      <w:permEnd w:id="62163154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587207638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587207638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228762704" w:edGrp="everyone"/>
      <w:r w:rsidR="00F1208A" w:rsidRPr="0079442C">
        <w:t>_________</w:t>
      </w:r>
      <w:r w:rsidR="00E75DEC" w:rsidRPr="0079442C">
        <w:t>________</w:t>
      </w:r>
      <w:permEnd w:id="122876270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545619406" w:edGrp="everyone"/>
      <w:r w:rsidR="00F1208A" w:rsidRPr="0079442C">
        <w:t>_________</w:t>
      </w:r>
      <w:r w:rsidR="00E75DEC" w:rsidRPr="0079442C">
        <w:t>__</w:t>
      </w:r>
      <w:permEnd w:id="545619406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988836638" w:edGrp="everyone"/>
      <w:r w:rsidR="00F207F3">
        <w:t>-</w:t>
      </w:r>
      <w:r w:rsidR="00F207F3" w:rsidRPr="00F207F3">
        <w:t xml:space="preserve"> </w:t>
      </w:r>
      <w:r w:rsidR="00FF53E5">
        <w:t>т</w:t>
      </w:r>
      <w:r w:rsidR="00FF53E5" w:rsidRPr="00FF53E5">
        <w:t>ехниче</w:t>
      </w:r>
      <w:r w:rsidR="00FF53E5">
        <w:t>с</w:t>
      </w:r>
      <w:r w:rsidR="00FF53E5" w:rsidRPr="00FF53E5">
        <w:t>ко</w:t>
      </w:r>
      <w:r w:rsidR="00FF53E5">
        <w:t>е обслуживание, калибровка и нал</w:t>
      </w:r>
      <w:r w:rsidR="00FF53E5" w:rsidRPr="00FF53E5">
        <w:t>адка приборов системы химико-технологиче</w:t>
      </w:r>
      <w:r w:rsidR="005A5C21">
        <w:t>ского мониторинга (17</w:t>
      </w:r>
      <w:bookmarkStart w:id="0" w:name="_GoBack"/>
      <w:bookmarkEnd w:id="0"/>
      <w:r w:rsidR="00FF53E5">
        <w:t>шт.)</w:t>
      </w:r>
      <w:proofErr w:type="gramStart"/>
      <w:r w:rsidR="00F207F3" w:rsidRPr="00F207F3">
        <w:t>,</w:t>
      </w:r>
      <w:permEnd w:id="1988836638"/>
      <w:r w:rsidRPr="0079442C">
        <w:t>д</w:t>
      </w:r>
      <w:proofErr w:type="gramEnd"/>
      <w:r w:rsidRPr="0079442C">
        <w:t>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122086914" w:edGrp="everyone"/>
      <w:r w:rsidR="00265339" w:rsidRPr="0079442C">
        <w:t>«</w:t>
      </w:r>
      <w:r w:rsidR="00367A43" w:rsidRPr="0079442C">
        <w:t>_</w:t>
      </w:r>
      <w:r w:rsidR="00265339" w:rsidRPr="0079442C">
        <w:t>__»</w:t>
      </w:r>
      <w:r w:rsidR="00F97F10" w:rsidRPr="0079442C">
        <w:t>____</w:t>
      </w:r>
      <w:r w:rsidR="00367A43" w:rsidRPr="0079442C">
        <w:t>___</w:t>
      </w:r>
      <w:r w:rsidR="00265339" w:rsidRPr="0079442C">
        <w:t>201</w:t>
      </w:r>
      <w:r w:rsidR="00F97F10" w:rsidRPr="0079442C">
        <w:t>__</w:t>
      </w:r>
      <w:permEnd w:id="2122086914"/>
      <w:r w:rsidR="00F97F10" w:rsidRPr="0079442C">
        <w:t xml:space="preserve"> </w:t>
      </w:r>
      <w:r w:rsidR="00367A43" w:rsidRPr="0079442C">
        <w:t xml:space="preserve">по </w:t>
      </w:r>
      <w:permStart w:id="447754079" w:edGrp="everyone"/>
      <w:r w:rsidR="00F97F10" w:rsidRPr="0079442C">
        <w:t>«___»________201_</w:t>
      </w:r>
      <w:r w:rsidR="00265339" w:rsidRPr="0079442C">
        <w:t>_</w:t>
      </w:r>
      <w:permEnd w:id="447754079"/>
      <w:r w:rsidR="00E62794" w:rsidRPr="0079442C">
        <w:t>.</w:t>
      </w:r>
      <w:r w:rsidR="007625A0" w:rsidRPr="0079442C">
        <w:t xml:space="preserve"> </w:t>
      </w:r>
      <w:permStart w:id="1476073798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 xml:space="preserve"> (если есть промежуточные сроки).</w:t>
      </w:r>
      <w:permEnd w:id="1476073798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057819519" w:edGrp="everyone"/>
      <w:r w:rsidR="00C34C20" w:rsidRPr="0079442C">
        <w:t>,</w:t>
      </w:r>
      <w:r w:rsidR="00F1208A" w:rsidRPr="0079442C">
        <w:t xml:space="preserve"> </w:t>
      </w:r>
      <w:proofErr w:type="spellStart"/>
      <w:r w:rsidR="00F1208A" w:rsidRPr="0079442C">
        <w:t>в</w:t>
      </w:r>
      <w:r w:rsidR="00914BAC" w:rsidRPr="0079442C">
        <w:t>____экземплярах</w:t>
      </w:r>
      <w:proofErr w:type="spellEnd"/>
      <w:r w:rsidR="00914BAC" w:rsidRPr="0079442C">
        <w:t>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914BAC" w:rsidRPr="0079442C">
        <w:t>а __________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05781951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596055141" w:edGrp="everyone"/>
      <w:r w:rsidRPr="0079442C">
        <w:t xml:space="preserve">1.5. Место оказания Услуг: </w:t>
      </w:r>
      <w:r w:rsidR="005B55F2">
        <w:t>Санкт-Петербург</w:t>
      </w:r>
      <w:r w:rsidR="005B55F2" w:rsidRPr="005B55F2">
        <w:t xml:space="preserve">  ул. Жукова, д. 26.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596055141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939599038" w:edGrp="everyone"/>
      <w:r w:rsidRPr="0079442C">
        <w:t>1.7. Качество Услуг должно соответствовать ______________</w:t>
      </w:r>
      <w:r w:rsidRPr="0079442C">
        <w:rPr>
          <w:i/>
        </w:rPr>
        <w:t>(если применимо).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93959903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81226757" w:edGrp="everyone"/>
      <w:r w:rsidR="005B55F2" w:rsidRPr="0079442C">
        <w:t xml:space="preserve">ежедневно, кроме субботы и воскресенья, с </w:t>
      </w:r>
      <w:r w:rsidR="005B55F2" w:rsidRPr="005B55F2">
        <w:t>08 час. 00  мин. до 17 час. 00  мин.</w:t>
      </w:r>
    </w:p>
    <w:permEnd w:id="18122675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728447633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t xml:space="preserve"> </w:t>
      </w:r>
      <w:r w:rsidR="0069794B" w:rsidRPr="0079442C">
        <w:rPr>
          <w:i/>
        </w:rPr>
        <w:t xml:space="preserve">(если применимо).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69794B" w:rsidRPr="0079442C">
        <w:rPr>
          <w:i/>
        </w:rPr>
        <w:t>(указать порядок</w:t>
      </w:r>
      <w:r w:rsidR="00B96A96" w:rsidRPr="0079442C">
        <w:rPr>
          <w:i/>
        </w:rPr>
        <w:t>,</w:t>
      </w:r>
      <w:r w:rsidR="0069794B" w:rsidRPr="0079442C">
        <w:rPr>
          <w:i/>
        </w:rPr>
        <w:t xml:space="preserve"> сроки и наименование)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728447633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2056923661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2056923661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815932872" w:edGrp="everyone"/>
      <w:r w:rsidRPr="0079442C">
        <w:t>в следующем порядке:</w:t>
      </w:r>
      <w:r w:rsidR="009901B8" w:rsidRPr="0079442C">
        <w:t xml:space="preserve"> _____</w:t>
      </w:r>
      <w:r w:rsidR="00F1208A" w:rsidRPr="0079442C">
        <w:t>____</w:t>
      </w:r>
      <w:r w:rsidR="00EA4EA9" w:rsidRPr="0079442C">
        <w:t>__________</w:t>
      </w:r>
      <w:r w:rsidR="00F1208A" w:rsidRPr="0079442C">
        <w:t xml:space="preserve"> </w:t>
      </w:r>
      <w:r w:rsidR="00F1208A" w:rsidRPr="0079442C">
        <w:rPr>
          <w:i/>
        </w:rPr>
        <w:t>(указать периодичность).</w:t>
      </w:r>
      <w:r w:rsidR="007770CA" w:rsidRPr="0079442C">
        <w:rPr>
          <w:i/>
        </w:rPr>
        <w:t xml:space="preserve"> </w:t>
      </w:r>
      <w:permEnd w:id="81593287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22324619" w:edGrp="everyone"/>
      <w:r w:rsidR="00891934" w:rsidRPr="0079442C"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79442C">
        <w:t>________</w:t>
      </w:r>
      <w:r w:rsidR="0069794B" w:rsidRPr="0079442C">
        <w:t xml:space="preserve"> </w:t>
      </w:r>
      <w:r w:rsidR="0069794B" w:rsidRPr="0079442C">
        <w:rPr>
          <w:i/>
        </w:rPr>
        <w:t>(если применимо)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</w:t>
      </w:r>
      <w:proofErr w:type="gramStart"/>
      <w:r w:rsidRPr="0079442C">
        <w:rPr>
          <w:i/>
        </w:rPr>
        <w:t>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proofErr w:type="gramEnd"/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22232461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693154374" w:edGrp="everyone"/>
      <w:r w:rsidRPr="0079442C">
        <w:t>3.5.</w:t>
      </w:r>
      <w:r w:rsidR="00B9616D" w:rsidRPr="0079442C">
        <w:t xml:space="preserve"> </w:t>
      </w:r>
      <w:permEnd w:id="169315437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437815324" w:edGrp="everyone"/>
      <w:r w:rsidRPr="0079442C">
        <w:t>3.6.</w:t>
      </w:r>
      <w:permEnd w:id="1437815324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902079135" w:edGrp="everyone"/>
      <w:r w:rsidRPr="0079442C">
        <w:t>3.7.</w:t>
      </w:r>
      <w:permEnd w:id="1902079135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621349472" w:edGrp="everyone"/>
      <w:r w:rsidRPr="0079442C">
        <w:t xml:space="preserve">___________ </w:t>
      </w:r>
      <w:r w:rsidRPr="0079442C">
        <w:rPr>
          <w:i/>
        </w:rPr>
        <w:t>(указывается наименование результата)</w:t>
      </w:r>
      <w:permEnd w:id="621349472"/>
      <w:r w:rsidRPr="0079442C">
        <w:t xml:space="preserve">, обнаруженными в течение </w:t>
      </w:r>
      <w:permStart w:id="918094345" w:edGrp="everyone"/>
      <w:r w:rsidRPr="0079442C">
        <w:t xml:space="preserve">___________ </w:t>
      </w:r>
      <w:r w:rsidRPr="0079442C">
        <w:rPr>
          <w:i/>
        </w:rPr>
        <w:t>(указывается период времени</w:t>
      </w:r>
      <w:r w:rsidR="0075379A" w:rsidRPr="0079442C">
        <w:rPr>
          <w:i/>
        </w:rPr>
        <w:t xml:space="preserve"> бо</w:t>
      </w:r>
      <w:r w:rsidR="00B96A96" w:rsidRPr="0079442C">
        <w:rPr>
          <w:i/>
        </w:rPr>
        <w:t xml:space="preserve">лее </w:t>
      </w:r>
      <w:r w:rsidR="0075379A" w:rsidRPr="0079442C">
        <w:rPr>
          <w:i/>
        </w:rPr>
        <w:t>2-х лет</w:t>
      </w:r>
      <w:r w:rsidRPr="0079442C">
        <w:rPr>
          <w:i/>
        </w:rPr>
        <w:t>)</w:t>
      </w:r>
      <w:permEnd w:id="91809434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43368974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445BAE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proofErr w:type="gramStart"/>
      <w:r w:rsidR="000C782A" w:rsidRPr="0079442C">
        <w:rPr>
          <w:i/>
        </w:rPr>
        <w:t xml:space="preserve">(В случае если услуги оказываются </w:t>
      </w:r>
      <w:r w:rsidR="00426224" w:rsidRPr="0079442C">
        <w:rPr>
          <w:i/>
        </w:rPr>
        <w:t xml:space="preserve">Исполнителем </w:t>
      </w:r>
      <w:r w:rsidR="000C782A" w:rsidRPr="0079442C">
        <w:rPr>
          <w:i/>
        </w:rPr>
        <w:t>ежемесячно, Стороны ежемесячно составляют Акт об оказании услуг из расч</w:t>
      </w:r>
      <w:r w:rsidR="00EC4209" w:rsidRPr="0079442C">
        <w:rPr>
          <w:i/>
        </w:rPr>
        <w:t>ё</w:t>
      </w:r>
      <w:r w:rsidR="000C782A" w:rsidRPr="0079442C">
        <w:rPr>
          <w:i/>
        </w:rPr>
        <w:t>та количества календарных дней</w:t>
      </w:r>
      <w:r w:rsidR="00733D22" w:rsidRPr="0079442C">
        <w:rPr>
          <w:i/>
        </w:rPr>
        <w:t xml:space="preserve"> в месяц</w:t>
      </w:r>
      <w:r w:rsidR="0031391B" w:rsidRPr="0079442C">
        <w:rPr>
          <w:i/>
        </w:rPr>
        <w:t>.</w:t>
      </w:r>
      <w:r w:rsidR="00907C87" w:rsidRPr="0079442C">
        <w:rPr>
          <w:i/>
        </w:rPr>
        <w:t xml:space="preserve"> </w:t>
      </w:r>
      <w:proofErr w:type="gramEnd"/>
    </w:p>
    <w:p w:rsidR="00A32AE8" w:rsidRPr="0079442C" w:rsidRDefault="00445BAE" w:rsidP="00534CA4">
      <w:pPr>
        <w:ind w:firstLine="708"/>
        <w:jc w:val="both"/>
        <w:rPr>
          <w:i/>
        </w:rPr>
      </w:pPr>
      <w:proofErr w:type="gramStart"/>
      <w:r w:rsidRPr="0079442C">
        <w:rPr>
          <w:i/>
        </w:rPr>
        <w:t xml:space="preserve">При невозможности определения </w:t>
      </w:r>
      <w:r w:rsidR="00531F0D" w:rsidRPr="0079442C">
        <w:rPr>
          <w:i/>
        </w:rPr>
        <w:t>общей стоимости оказываемых услуг на день</w:t>
      </w:r>
      <w:r w:rsidR="00EC4209" w:rsidRPr="0079442C">
        <w:rPr>
          <w:i/>
        </w:rPr>
        <w:t xml:space="preserve"> подписания настоящего Договора</w:t>
      </w:r>
      <w:r w:rsidR="00531F0D" w:rsidRPr="0079442C">
        <w:rPr>
          <w:i/>
        </w:rPr>
        <w:t xml:space="preserve"> </w:t>
      </w:r>
      <w:r w:rsidR="003106FC" w:rsidRPr="0079442C">
        <w:rPr>
          <w:i/>
        </w:rPr>
        <w:t>С</w:t>
      </w:r>
      <w:r w:rsidR="00531F0D" w:rsidRPr="0079442C">
        <w:rPr>
          <w:i/>
        </w:rPr>
        <w:t xml:space="preserve">тороны вправе </w:t>
      </w:r>
      <w:r w:rsidR="00A32AE8" w:rsidRPr="0079442C">
        <w:rPr>
          <w:i/>
        </w:rPr>
        <w:t>определить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>почасовую стоимость услуг,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79442C">
        <w:rPr>
          <w:i/>
        </w:rPr>
        <w:t>)</w:t>
      </w:r>
      <w:r w:rsidR="00A32AE8" w:rsidRPr="0079442C">
        <w:rPr>
          <w:i/>
        </w:rPr>
        <w:t>.</w:t>
      </w:r>
      <w:proofErr w:type="gramEnd"/>
    </w:p>
    <w:permEnd w:id="64336897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328296501" w:edGrp="everyone"/>
      <w:r w:rsidR="005B55F2">
        <w:t>включены</w:t>
      </w:r>
      <w:r w:rsidR="00F1208A" w:rsidRPr="0079442C">
        <w:rPr>
          <w:i/>
        </w:rPr>
        <w:t xml:space="preserve"> </w:t>
      </w:r>
      <w:permEnd w:id="32829650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07298212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07298212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843413288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84341328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</w:t>
      </w:r>
      <w:r w:rsidRPr="0079442C">
        <w:lastRenderedPageBreak/>
        <w:t>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815101196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81510119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038777400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1038777400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иными нормами </w:t>
      </w:r>
      <w:r w:rsidRPr="0079442C">
        <w:rPr>
          <w:color w:val="000000"/>
          <w:szCs w:val="22"/>
        </w:rPr>
        <w:lastRenderedPageBreak/>
        <w:t>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521733777" w:edGrp="everyone"/>
      <w:proofErr w:type="gramStart"/>
      <w:r w:rsidR="005B55F2">
        <w:t>Исполнителя</w:t>
      </w:r>
      <w:permEnd w:id="52173377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549874378" w:edGrp="everyone"/>
      <w:r w:rsidR="004807C4" w:rsidRPr="004807C4">
        <w:t xml:space="preserve"> </w:t>
      </w:r>
      <w:proofErr w:type="spellStart"/>
      <w:r w:rsidR="004807C4" w:rsidRPr="004807C4">
        <w:t>Исполнителя</w:t>
      </w:r>
      <w:permEnd w:id="1549874378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07031731" w:edGrp="everyone"/>
      <w:r w:rsidR="004807C4" w:rsidRPr="004807C4">
        <w:t xml:space="preserve"> </w:t>
      </w:r>
      <w:r w:rsidR="004807C4">
        <w:t xml:space="preserve"> </w:t>
      </w:r>
      <w:r w:rsidR="004807C4" w:rsidRPr="004807C4">
        <w:t xml:space="preserve">Bogdanov.VS@tgc1.ru </w:t>
      </w:r>
      <w:permEnd w:id="1707031731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996425832" w:edGrp="everyone"/>
      <w:r w:rsidR="004807C4">
        <w:t>Исполнителем</w:t>
      </w:r>
      <w:permEnd w:id="1996425832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948656068" w:edGrp="everyone"/>
      <w:r w:rsidR="004807C4" w:rsidRPr="004807C4">
        <w:t>Исполнителем</w:t>
      </w:r>
      <w:permEnd w:id="94865606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7650681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3671CC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ermEnd w:id="7650681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58860177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6225C6" w:rsidRDefault="00473C26" w:rsidP="00473C26">
            <w:r w:rsidRPr="006C1F13">
              <w:tab/>
            </w:r>
            <w:r w:rsidRPr="006225C6">
              <w:tab/>
            </w:r>
          </w:p>
          <w:p w:rsidR="00473C26" w:rsidRPr="006C1F13" w:rsidRDefault="00473C26" w:rsidP="00473C26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>198188, Санкт-Петербург, ул. Броневая, д.6, литера</w:t>
            </w:r>
            <w:proofErr w:type="gramStart"/>
            <w:r w:rsidRPr="006225C6">
              <w:t xml:space="preserve"> Б</w:t>
            </w:r>
            <w:proofErr w:type="gramEnd"/>
            <w:r w:rsidRPr="006225C6">
              <w:t xml:space="preserve">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>197198, Санкт-Петербург, пр. Добролюбова, д.16, корп.2,лит</w:t>
            </w:r>
            <w:proofErr w:type="gramStart"/>
            <w:r w:rsidRPr="006225C6">
              <w:t>.А</w:t>
            </w:r>
            <w:proofErr w:type="gramEnd"/>
            <w:r w:rsidRPr="006225C6">
              <w:t xml:space="preserve">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73C26" w:rsidRPr="00473C26" w:rsidRDefault="00473C26" w:rsidP="00473C26">
            <w:r w:rsidRPr="00473C26">
              <w:t>Получатель услуг</w:t>
            </w:r>
            <w:proofErr w:type="gramStart"/>
            <w:r w:rsidRPr="00473C26">
              <w:t xml:space="preserve">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Default="00B96A96" w:rsidP="00473C26"/>
          <w:p w:rsidR="00473C26" w:rsidRDefault="00473C26" w:rsidP="00473C26"/>
          <w:p w:rsidR="00473C26" w:rsidRDefault="00473C26" w:rsidP="00473C26"/>
          <w:p w:rsidR="00473C26" w:rsidRPr="0079442C" w:rsidRDefault="00473C26" w:rsidP="00473C2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588601773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320100781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320100781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328487036" w:edGrp="everyone"/>
      <w:r>
        <w:rPr>
          <w:sz w:val="24"/>
          <w:szCs w:val="24"/>
        </w:rPr>
        <w:t>_________/__________</w:t>
      </w:r>
      <w:permEnd w:id="1328487036"/>
      <w:r>
        <w:rPr>
          <w:sz w:val="24"/>
          <w:szCs w:val="24"/>
        </w:rPr>
        <w:t>от «</w:t>
      </w:r>
      <w:permStart w:id="1314814605" w:edGrp="everyone"/>
      <w:r>
        <w:rPr>
          <w:sz w:val="24"/>
          <w:szCs w:val="24"/>
        </w:rPr>
        <w:t>____</w:t>
      </w:r>
      <w:permEnd w:id="1314814605"/>
      <w:r>
        <w:rPr>
          <w:sz w:val="24"/>
          <w:szCs w:val="24"/>
        </w:rPr>
        <w:t>»</w:t>
      </w:r>
      <w:permStart w:id="1882336775" w:edGrp="everyone"/>
      <w:r>
        <w:rPr>
          <w:sz w:val="24"/>
          <w:szCs w:val="24"/>
        </w:rPr>
        <w:t>_________</w:t>
      </w:r>
      <w:permEnd w:id="1882336775"/>
      <w:r>
        <w:rPr>
          <w:sz w:val="24"/>
          <w:szCs w:val="24"/>
        </w:rPr>
        <w:t>201</w:t>
      </w:r>
      <w:permStart w:id="601884629" w:edGrp="everyone"/>
      <w:r>
        <w:rPr>
          <w:sz w:val="24"/>
          <w:szCs w:val="24"/>
        </w:rPr>
        <w:t>__</w:t>
      </w:r>
      <w:permEnd w:id="60188462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79512266" w:edGrp="everyone"/>
      <w:r w:rsidRPr="0083081F">
        <w:rPr>
          <w:i/>
          <w:sz w:val="24"/>
          <w:szCs w:val="24"/>
        </w:rPr>
        <w:t xml:space="preserve">г. Санкт-Петербург </w:t>
      </w:r>
      <w:permEnd w:id="1079512266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112682824" w:edGrp="everyone"/>
      <w:r>
        <w:rPr>
          <w:sz w:val="24"/>
          <w:szCs w:val="24"/>
        </w:rPr>
        <w:t>___</w:t>
      </w:r>
      <w:permEnd w:id="1112682824"/>
      <w:r>
        <w:rPr>
          <w:sz w:val="24"/>
          <w:szCs w:val="24"/>
        </w:rPr>
        <w:t xml:space="preserve">» </w:t>
      </w:r>
      <w:permStart w:id="2106685270" w:edGrp="everyone"/>
      <w:r>
        <w:rPr>
          <w:sz w:val="24"/>
          <w:szCs w:val="24"/>
        </w:rPr>
        <w:t>__________</w:t>
      </w:r>
      <w:permEnd w:id="2106685270"/>
      <w:r>
        <w:rPr>
          <w:sz w:val="24"/>
          <w:szCs w:val="24"/>
        </w:rPr>
        <w:t>201</w:t>
      </w:r>
      <w:permStart w:id="206796370" w:edGrp="everyone"/>
      <w:r>
        <w:rPr>
          <w:sz w:val="24"/>
          <w:szCs w:val="24"/>
        </w:rPr>
        <w:t>__</w:t>
      </w:r>
      <w:permEnd w:id="20679637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87861774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87861774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440249765" w:edGrp="everyone"/>
      <w:r w:rsidRPr="00D73D2E">
        <w:rPr>
          <w:rStyle w:val="Barcode"/>
          <w:color w:val="000000"/>
          <w:sz w:val="24"/>
          <w:szCs w:val="24"/>
        </w:rPr>
        <w:t>Подрядчиком</w:t>
      </w:r>
      <w:permEnd w:id="144024976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568987085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568987085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92354336" w:edGrp="everyone"/>
      <w:r w:rsidRPr="00D73D2E">
        <w:rPr>
          <w:rStyle w:val="Barcode"/>
          <w:color w:val="000000"/>
          <w:sz w:val="24"/>
          <w:szCs w:val="24"/>
        </w:rPr>
        <w:t>Подрядчик</w:t>
      </w:r>
      <w:permEnd w:id="169235433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9732179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732179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98652526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8652526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73C2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258977236" w:edGrp="everyone"/>
      <w:r>
        <w:rPr>
          <w:rStyle w:val="Barcode"/>
          <w:sz w:val="24"/>
          <w:szCs w:val="24"/>
        </w:rPr>
        <w:t>Исполнитель</w:t>
      </w:r>
      <w:r w:rsidR="00473C26">
        <w:t xml:space="preserve">                                                           </w:t>
      </w:r>
      <w:permEnd w:id="1258977236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60371542" w:edGrp="everyone"/>
    </w:p>
    <w:p w:rsidR="00473C26" w:rsidRPr="0079442C" w:rsidRDefault="00473C26" w:rsidP="00473C26"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73C26" w:rsidRPr="0079442C" w:rsidTr="00E04F09">
        <w:trPr>
          <w:trHeight w:val="4111"/>
        </w:trPr>
        <w:tc>
          <w:tcPr>
            <w:tcW w:w="4803" w:type="dxa"/>
          </w:tcPr>
          <w:p w:rsidR="00473C26" w:rsidRPr="006225C6" w:rsidRDefault="00473C26" w:rsidP="00E04F09"/>
          <w:p w:rsidR="00473C26" w:rsidRPr="006C1F13" w:rsidRDefault="00473C26" w:rsidP="00E04F09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73C26" w:rsidRPr="006225C6" w:rsidRDefault="00473C26" w:rsidP="00E04F09">
            <w:r w:rsidRPr="006C1F13">
              <w:tab/>
            </w:r>
            <w:r w:rsidRPr="006225C6">
              <w:tab/>
            </w:r>
          </w:p>
          <w:p w:rsidR="00473C26" w:rsidRPr="0079442C" w:rsidRDefault="00473C26" w:rsidP="00473C26"/>
        </w:tc>
        <w:tc>
          <w:tcPr>
            <w:tcW w:w="4660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79442C" w:rsidRDefault="00473C26" w:rsidP="00473C26"/>
        </w:tc>
      </w:tr>
    </w:tbl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160371542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098" w:rsidRDefault="006A6098">
      <w:r>
        <w:separator/>
      </w:r>
    </w:p>
  </w:endnote>
  <w:endnote w:type="continuationSeparator" w:id="0">
    <w:p w:rsidR="006A6098" w:rsidRDefault="006A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A5C2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A5C2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3593936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593936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A5C21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A5C2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098" w:rsidRDefault="006A6098">
      <w:r>
        <w:separator/>
      </w:r>
    </w:p>
  </w:footnote>
  <w:footnote w:type="continuationSeparator" w:id="0">
    <w:p w:rsidR="006A6098" w:rsidRDefault="006A6098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7F3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3716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1CC"/>
    <w:rsid w:val="00367A43"/>
    <w:rsid w:val="00370AFF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C4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3C26"/>
    <w:rsid w:val="00474B15"/>
    <w:rsid w:val="00475EB0"/>
    <w:rsid w:val="004807C4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5C21"/>
    <w:rsid w:val="005A7DC6"/>
    <w:rsid w:val="005B3E3E"/>
    <w:rsid w:val="005B55F2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A6098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248E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C3F18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1DE6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08"/>
    <w:rsid w:val="009B4842"/>
    <w:rsid w:val="009C0918"/>
    <w:rsid w:val="009C143D"/>
    <w:rsid w:val="009C495D"/>
    <w:rsid w:val="009C6FC0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4F09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207F3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53E5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8470;2%20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794FEA-734C-4DF9-9D34-061259CFF8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AADF8-0837-414F-94EA-D1A1BFEF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№2 Договор по приказу № 65.dot</Template>
  <TotalTime>8</TotalTime>
  <Pages>1</Pages>
  <Words>2932</Words>
  <Characters>16713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Кондратьева Екатерина Валерьевна</cp:lastModifiedBy>
  <cp:revision>8</cp:revision>
  <cp:lastPrinted>2014-10-13T09:13:00Z</cp:lastPrinted>
  <dcterms:created xsi:type="dcterms:W3CDTF">2014-08-26T06:56:00Z</dcterms:created>
  <dcterms:modified xsi:type="dcterms:W3CDTF">2014-10-13T09:14:00Z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